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D97C42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BA16FE">
        <w:rPr>
          <w:rFonts w:ascii="Times New Roman" w:hAnsi="Times New Roman"/>
          <w:b/>
          <w:kern w:val="36"/>
          <w:sz w:val="24"/>
          <w:szCs w:val="24"/>
          <w:lang w:eastAsia="en-US"/>
        </w:rPr>
        <w:t>20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7A7ACD" w:rsidP="00D97C42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</w:t>
      </w:r>
      <w:r w:rsidR="001273C4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Документаций о закупке по запросу предложений,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Извещений о проведении </w:t>
      </w:r>
      <w:r w:rsidR="001273C4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запроса предложений, Руководства по экспертной оценке, Документации о закупке конкурса и Извещений о проведении конкурса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в электронной форме</w:t>
      </w:r>
    </w:p>
    <w:p w:rsidR="00C450B3" w:rsidRPr="00651DF0" w:rsidRDefault="00C450B3" w:rsidP="00D97C42">
      <w:pPr>
        <w:spacing w:before="100" w:beforeAutospacing="1" w:after="105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BA16FE" w:rsidP="003D0E2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03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04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BA16FE" w:rsidP="003D0E2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03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04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450B3" w:rsidRPr="00651DF0" w:rsidRDefault="00C450B3" w:rsidP="00B045CC">
      <w:pPr>
        <w:spacing w:before="100" w:beforeAutospacing="1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6E5C7A" w:rsidRPr="003F39D0" w:rsidRDefault="006E5C7A" w:rsidP="006E5C7A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6E5C7A" w:rsidRPr="00C42A18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6E5C7A" w:rsidRDefault="006E5C7A" w:rsidP="006E5C7A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6E5C7A" w:rsidRPr="00415761" w:rsidRDefault="006E5C7A" w:rsidP="006E5C7A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Закупочной 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6E5C7A" w:rsidRPr="00F14F10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 – Г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6E5C7A" w:rsidRPr="00CB5198" w:rsidRDefault="006E5C7A" w:rsidP="006E5C7A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6E5C7A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6E5C7A" w:rsidRPr="003E1D93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6E5C7A" w:rsidRPr="003E1D93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5E033B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651DF0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0455A4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0455A4">
        <w:rPr>
          <w:rFonts w:ascii="Times New Roman" w:hAnsi="Times New Roman"/>
          <w:sz w:val="24"/>
          <w:szCs w:val="24"/>
          <w:lang w:eastAsia="en-US"/>
        </w:rPr>
        <w:t>Об утверждении Документаций о закупке по запросу предложений, Извещений о проведении запроса предложений, Руководства по экспертной оценке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0455A4">
        <w:rPr>
          <w:rFonts w:ascii="Times New Roman" w:hAnsi="Times New Roman"/>
          <w:sz w:val="24"/>
          <w:szCs w:val="24"/>
          <w:lang w:eastAsia="en-US"/>
        </w:rPr>
        <w:t xml:space="preserve">по лоту согласно приложению 1 к настоящему протоколу. 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5E033B" w:rsidRPr="00651DF0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Default="000455A4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0455A4">
        <w:rPr>
          <w:rFonts w:ascii="Times New Roman" w:hAnsi="Times New Roman"/>
          <w:sz w:val="24"/>
          <w:szCs w:val="24"/>
          <w:lang w:eastAsia="en-US"/>
        </w:rPr>
        <w:t>Утвердить Документацию о закупке по запросу предложений, Извещений о проведении запроса предложений, Руководства по экспертной оценке</w:t>
      </w:r>
      <w:r w:rsidR="006E5C7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455A4">
        <w:rPr>
          <w:rFonts w:ascii="Times New Roman" w:hAnsi="Times New Roman"/>
          <w:sz w:val="24"/>
          <w:szCs w:val="24"/>
          <w:lang w:eastAsia="en-US"/>
        </w:rPr>
        <w:t>по лоту согласно приложению 1 к настоящему протоколу.</w:t>
      </w:r>
    </w:p>
    <w:p w:rsidR="000455A4" w:rsidRPr="00651DF0" w:rsidRDefault="000455A4" w:rsidP="008C404B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>» членов Закупочной комиссии.</w:t>
      </w: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«Против» «0» членов Закупочной комиссии.</w:t>
      </w:r>
    </w:p>
    <w:p w:rsidR="006E5C7A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«Воздержалось» «0» членов Закупочной комиссии.</w:t>
      </w:r>
      <w:r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6E5C7A" w:rsidRPr="00651DF0" w:rsidRDefault="006E5C7A" w:rsidP="006E5C7A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E5C7A" w:rsidRPr="00FC712B" w:rsidRDefault="006E5C7A" w:rsidP="006E5C7A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lastRenderedPageBreak/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6E5C7A" w:rsidRPr="005E033B" w:rsidTr="004E3C68">
        <w:trPr>
          <w:cantSplit/>
          <w:trHeight w:val="688"/>
        </w:trPr>
        <w:tc>
          <w:tcPr>
            <w:tcW w:w="2835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6E5C7A" w:rsidRPr="00D97C42" w:rsidRDefault="006E5C7A" w:rsidP="004E3C68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6E5C7A" w:rsidRPr="00CB5198" w:rsidRDefault="006E5C7A" w:rsidP="004E3C6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E5C7A" w:rsidRPr="005E033B" w:rsidTr="004E3C68">
        <w:trPr>
          <w:trHeight w:val="698"/>
        </w:trPr>
        <w:tc>
          <w:tcPr>
            <w:tcW w:w="2835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6E5C7A" w:rsidRPr="00480851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6E5C7A" w:rsidRPr="00CB5198" w:rsidRDefault="006E5C7A" w:rsidP="004E3C6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6E5C7A" w:rsidRPr="00CB5198" w:rsidRDefault="006E5C7A" w:rsidP="004E3C6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E5C7A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E5C7A" w:rsidRPr="00CB5198" w:rsidRDefault="006E5C7A" w:rsidP="006E5C7A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6E5C7A" w:rsidRPr="00CB5198" w:rsidRDefault="006E5C7A" w:rsidP="006E5C7A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6E5C7A" w:rsidP="006E5C7A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892BBB" w:rsidRDefault="00892BBB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Default="00B426FA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BA16FE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BA16FE">
        <w:rPr>
          <w:rFonts w:ascii="Times New Roman" w:hAnsi="Times New Roman"/>
          <w:i/>
          <w:sz w:val="22"/>
          <w:szCs w:val="24"/>
          <w:lang w:eastAsia="en-US"/>
        </w:rPr>
        <w:t>03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BA16FE">
        <w:rPr>
          <w:rFonts w:ascii="Times New Roman" w:hAnsi="Times New Roman"/>
          <w:i/>
          <w:sz w:val="22"/>
          <w:szCs w:val="24"/>
          <w:lang w:eastAsia="en-US"/>
        </w:rPr>
        <w:t>апреля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C7637F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Номер закупки</w:t>
            </w:r>
          </w:p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 xml:space="preserve">(ID номер ЗНТ из </w:t>
            </w:r>
            <w:r w:rsidR="00FB5906" w:rsidRPr="00043E27">
              <w:rPr>
                <w:rFonts w:ascii="Times New Roman" w:hAnsi="Times New Roman"/>
                <w:szCs w:val="18"/>
              </w:rPr>
              <w:t>SAP</w:t>
            </w:r>
            <w:r w:rsidRPr="00043E27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Наименование лота</w:t>
            </w:r>
          </w:p>
        </w:tc>
      </w:tr>
      <w:tr w:rsidR="005C7479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5C7479" w:rsidRPr="00BA16FE" w:rsidRDefault="00BA16FE" w:rsidP="00BA16F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A16FE">
              <w:rPr>
                <w:rFonts w:ascii="Times New Roman" w:hAnsi="Times New Roman"/>
                <w:color w:val="000000"/>
                <w:sz w:val="20"/>
              </w:rPr>
              <w:t>081-0024439</w:t>
            </w:r>
          </w:p>
        </w:tc>
        <w:tc>
          <w:tcPr>
            <w:tcW w:w="7947" w:type="dxa"/>
          </w:tcPr>
          <w:p w:rsidR="005C7479" w:rsidRPr="00BA16FE" w:rsidRDefault="00BA16FE" w:rsidP="00BA16F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A16FE">
              <w:rPr>
                <w:rFonts w:ascii="Times New Roman" w:hAnsi="Times New Roman"/>
                <w:color w:val="000000"/>
                <w:sz w:val="20"/>
              </w:rPr>
              <w:t>Выполнение ПИР, авто</w:t>
            </w:r>
            <w:bookmarkStart w:id="0" w:name="_GoBack"/>
            <w:bookmarkEnd w:id="0"/>
            <w:r w:rsidRPr="00BA16FE">
              <w:rPr>
                <w:rFonts w:ascii="Times New Roman" w:hAnsi="Times New Roman"/>
                <w:color w:val="000000"/>
                <w:sz w:val="20"/>
              </w:rPr>
              <w:t>рский надзор по титулу: Проектные работы по реконструкции воздушных участков ВЛ-110 кВ Октябрьская - Эра с отпайкой на ПС Мичурино, ВЛ-110 кВ Омега - Эра I, II цепь (переустройство линии с изменением трассы прокладки) для освобождения земельного участка заявителя, в т.ч. ПИР, МО</w:t>
            </w:r>
          </w:p>
        </w:tc>
      </w:tr>
    </w:tbl>
    <w:p w:rsidR="00395376" w:rsidRDefault="00395376" w:rsidP="00FD3F4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043E27" w:rsidRDefault="003B4F8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>
        <w:rPr>
          <w:rFonts w:ascii="Times New Roman" w:hAnsi="Times New Roman"/>
          <w:i/>
          <w:sz w:val="22"/>
          <w:szCs w:val="24"/>
          <w:lang w:eastAsia="en-US"/>
        </w:rPr>
        <w:t xml:space="preserve">  </w:t>
      </w: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06375" w:rsidRDefault="00F06375" w:rsidP="003F39D0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06375" w:rsidRDefault="00F06375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0455A4" w:rsidRDefault="000455A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04DA8" w:rsidRDefault="00904DA8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A16FE" w:rsidRDefault="00BA16FE" w:rsidP="003B4F8F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BA16FE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04DFA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BA16FE">
        <w:rPr>
          <w:rFonts w:ascii="Times New Roman" w:hAnsi="Times New Roman"/>
          <w:i/>
          <w:sz w:val="22"/>
          <w:szCs w:val="24"/>
          <w:lang w:eastAsia="en-US"/>
        </w:rPr>
        <w:t>03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BA16FE">
        <w:rPr>
          <w:rFonts w:ascii="Times New Roman" w:hAnsi="Times New Roman"/>
          <w:i/>
          <w:sz w:val="22"/>
          <w:szCs w:val="24"/>
          <w:lang w:eastAsia="en-US"/>
        </w:rPr>
        <w:t>апреля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80110E">
      <w:pgSz w:w="11906" w:h="16838"/>
      <w:pgMar w:top="426" w:right="85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A0" w:rsidRDefault="008B04A0" w:rsidP="00D84470">
      <w:r>
        <w:separator/>
      </w:r>
    </w:p>
  </w:endnote>
  <w:endnote w:type="continuationSeparator" w:id="0">
    <w:p w:rsidR="008B04A0" w:rsidRDefault="008B04A0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A0" w:rsidRDefault="008B04A0" w:rsidP="00D84470">
      <w:r>
        <w:separator/>
      </w:r>
    </w:p>
  </w:footnote>
  <w:footnote w:type="continuationSeparator" w:id="0">
    <w:p w:rsidR="008B04A0" w:rsidRDefault="008B04A0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5A4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3C4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77D5A"/>
    <w:rsid w:val="00380078"/>
    <w:rsid w:val="003800A8"/>
    <w:rsid w:val="003802BD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479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C7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9AB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4A0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A8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6FE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4CB9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1E0D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9ECDB3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602623-2602-4943-A79F-45BD1DDC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87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26</cp:revision>
  <cp:lastPrinted>2026-03-18T08:06:00Z</cp:lastPrinted>
  <dcterms:created xsi:type="dcterms:W3CDTF">2025-12-05T06:23:00Z</dcterms:created>
  <dcterms:modified xsi:type="dcterms:W3CDTF">2026-04-02T06:45:00Z</dcterms:modified>
</cp:coreProperties>
</file>